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12"/>
          <w:color w:val="000000"/>
          <w:sz w:val="44"/>
          <w:szCs w:val="24"/>
        </w:rPr>
      </w:pPr>
      <w:r>
        <w:rPr>
          <w:rStyle w:val="12"/>
          <w:color w:val="000000"/>
          <w:sz w:val="44"/>
          <w:szCs w:val="24"/>
        </w:rPr>
        <w:t>2019-2020</w:t>
      </w:r>
      <w:r>
        <w:rPr>
          <w:rStyle w:val="12"/>
          <w:rFonts w:hint="eastAsia"/>
          <w:color w:val="000000"/>
          <w:sz w:val="44"/>
          <w:szCs w:val="24"/>
        </w:rPr>
        <w:t>第一学期教师网本研修</w:t>
      </w:r>
    </w:p>
    <w:p>
      <w:pPr>
        <w:jc w:val="center"/>
        <w:rPr>
          <w:rFonts w:ascii="微软雅黑"/>
          <w:w w:val="90"/>
          <w:sz w:val="44"/>
          <w:szCs w:val="44"/>
        </w:rPr>
      </w:pPr>
      <w:r>
        <w:rPr>
          <w:rFonts w:hint="eastAsia" w:ascii="微软雅黑" w:hAnsi="微软雅黑"/>
          <w:w w:val="90"/>
          <w:sz w:val="44"/>
          <w:szCs w:val="44"/>
        </w:rPr>
        <w:t>教师“</w:t>
      </w:r>
      <w:r>
        <w:rPr>
          <w:rFonts w:hint="eastAsia" w:ascii="微软雅黑" w:hAnsi="微软雅黑"/>
          <w:w w:val="90"/>
          <w:sz w:val="44"/>
          <w:szCs w:val="44"/>
          <w:lang w:eastAsia="zh-CN"/>
        </w:rPr>
        <w:t>心得体会</w:t>
      </w:r>
      <w:bookmarkStart w:id="0" w:name="_GoBack"/>
      <w:bookmarkEnd w:id="0"/>
      <w:r>
        <w:rPr>
          <w:rFonts w:hint="eastAsia" w:ascii="微软雅黑" w:hAnsi="微软雅黑"/>
          <w:w w:val="90"/>
          <w:sz w:val="44"/>
          <w:szCs w:val="44"/>
        </w:rPr>
        <w:t>”考核表</w:t>
      </w:r>
    </w:p>
    <w:p>
      <w:pPr>
        <w:spacing w:beforeLines="50"/>
        <w:rPr>
          <w:rFonts w:asci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  <w:lang w:eastAsia="zh-CN"/>
        </w:rPr>
        <w:t>小学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考核人：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eastAsia="zh-CN"/>
        </w:rPr>
        <w:t>李庆馨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主管校长：</w:t>
      </w:r>
      <w:r>
        <w:rPr>
          <w:rFonts w:hint="eastAsia" w:ascii="微软雅黑" w:hAnsi="微软雅黑"/>
          <w:sz w:val="24"/>
          <w:szCs w:val="24"/>
          <w:lang w:eastAsia="zh-CN"/>
        </w:rPr>
        <w:t>李德权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考核时间：</w:t>
      </w:r>
      <w:r>
        <w:rPr>
          <w:rFonts w:ascii="微软雅黑" w:hAnsi="微软雅黑"/>
          <w:sz w:val="24"/>
          <w:szCs w:val="24"/>
        </w:rPr>
        <w:t>2019</w:t>
      </w:r>
      <w:r>
        <w:rPr>
          <w:rFonts w:hint="eastAsia" w:ascii="微软雅黑" w:hAnsi="微软雅黑"/>
          <w:sz w:val="24"/>
          <w:szCs w:val="24"/>
        </w:rPr>
        <w:t>年</w:t>
      </w:r>
      <w:r>
        <w:rPr>
          <w:rFonts w:hint="eastAsia" w:ascii="微软雅黑" w:hAnsi="微软雅黑"/>
          <w:sz w:val="24"/>
          <w:szCs w:val="24"/>
          <w:lang w:val="en-US" w:eastAsia="zh-CN"/>
        </w:rPr>
        <w:t>1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韩思月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19.5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张亮亮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张巍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17.8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吴巍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谭雅文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19.5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王立颖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单紫桐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17.7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任玲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孙微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19.2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单媛媛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19.2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孙天丽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17.2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李方颖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吕亚芹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17.8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徐建秋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吕文静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17.3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迟亚平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霍珊珊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19.4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于婷婷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刘月阳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17.7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唐丽莉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赵强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19.6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都金乐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荀士蕾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17.4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吕淑波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姜古月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19.5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李海婷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马春宇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17.9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朱咏梅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杨月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19.2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陈彦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19.2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吴琦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17.6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马美茵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贾春吉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17.7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18.3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17.8</w:t>
            </w:r>
          </w:p>
        </w:tc>
        <w:tc>
          <w:tcPr>
            <w:tcW w:w="170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刘晓波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17.4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徐天娇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19.4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hint="eastAsia" w:ascii="宋体" w:hAnsi="宋体"/>
          <w:b/>
        </w:rPr>
        <w:t>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E5"/>
    <w:rsid w:val="00037750"/>
    <w:rsid w:val="00040325"/>
    <w:rsid w:val="00056D2A"/>
    <w:rsid w:val="000A0C1C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6F6771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9F72B7"/>
    <w:rsid w:val="00A273D9"/>
    <w:rsid w:val="00A323CE"/>
    <w:rsid w:val="00A869E8"/>
    <w:rsid w:val="00A93B04"/>
    <w:rsid w:val="00AC6C39"/>
    <w:rsid w:val="00AC70AF"/>
    <w:rsid w:val="00AF32C9"/>
    <w:rsid w:val="00B0471E"/>
    <w:rsid w:val="00B11674"/>
    <w:rsid w:val="00B520B6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CD3D1E"/>
    <w:rsid w:val="00D0026C"/>
    <w:rsid w:val="00D55B97"/>
    <w:rsid w:val="00D878C6"/>
    <w:rsid w:val="00D96C3B"/>
    <w:rsid w:val="00DC4B01"/>
    <w:rsid w:val="00E008F9"/>
    <w:rsid w:val="00E27AE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18147D23"/>
    <w:rsid w:val="280C6949"/>
    <w:rsid w:val="500064D8"/>
    <w:rsid w:val="64E019FB"/>
    <w:rsid w:val="6D490F3A"/>
    <w:rsid w:val="76621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9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Heading 1 Char"/>
    <w:basedOn w:val="8"/>
    <w:link w:val="2"/>
    <w:qFormat/>
    <w:locked/>
    <w:uiPriority w:val="9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Header Char"/>
    <w:basedOn w:val="8"/>
    <w:link w:val="4"/>
    <w:semiHidden/>
    <w:qFormat/>
    <w:locked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1">
    <w:name w:val="Footer Char"/>
    <w:basedOn w:val="8"/>
    <w:link w:val="3"/>
    <w:semiHidden/>
    <w:qFormat/>
    <w:locked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2">
    <w:name w:val="NormalCharacter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60</Words>
  <Characters>342</Characters>
  <Lines>0</Lines>
  <Paragraphs>0</Paragraphs>
  <TotalTime>3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2019-05-27T08:41:00Z</cp:lastPrinted>
  <dcterms:modified xsi:type="dcterms:W3CDTF">2020-01-03T05:51:22Z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